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37286D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37286D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37286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37286D">
              <w:rPr>
                <w:lang w:val="el-GR"/>
              </w:rPr>
              <w:t xml:space="preserve"> </w:t>
            </w:r>
            <w:bookmarkStart w:id="0" w:name="_GoBack"/>
            <w:r w:rsidRPr="0037286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Εκπαιδευτικό άνω άκρο ασθενούς</w:t>
            </w:r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7286D" w:rsidRPr="004E67E9" w:rsidTr="006E12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86D" w:rsidRPr="0037286D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Φλεβική πρόσβαση για λήψη αίματος στην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ωλένια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περιοχή και τη ράχη της παλάμης, με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προσβάσιμες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φλέβες την μεσαία, τη βασιλική και κεφαλική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7286D" w:rsidRPr="004E67E9" w:rsidTr="006E1209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86D" w:rsidRPr="0037286D" w:rsidRDefault="0037286D" w:rsidP="003728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Αντικαταστάσιμο δέρμα και φλεβικό σύστημα, για ανθεκτικότητα και μακροζωία του προπλάσματος με προτίμηση στην ύπαρξη ανταλλακτικού δέρματος χεριού και φλεβικού συστήματος στην αρχική συσκευασία.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7286D" w:rsidRPr="004E67E9" w:rsidTr="006E1209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86D" w:rsidRPr="0037286D" w:rsidRDefault="0037286D" w:rsidP="003728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Ανθεκτικό δέρμα που μπορεί να τρυπηθεί περισσότερο από 200 φορές με βελόνα 20 ή 22 </w:t>
            </w:r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G</w:t>
            </w:r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7286D" w:rsidRPr="004E67E9" w:rsidTr="006E12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86D" w:rsidRPr="0037286D" w:rsidRDefault="0037286D" w:rsidP="003728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Κεφαλική, βασιλική,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κερκιδική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ωλένια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φλέβα, καθώς και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κερκιδική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βραχιόνιος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αρτηρία για έγχυση και λήψη αίματος, αντίστοιχα.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7286D" w:rsidRPr="004E67E9" w:rsidTr="006E1209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86D" w:rsidRPr="0037286D" w:rsidRDefault="0037286D" w:rsidP="003728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Μεταβαλλόμενη αίσθηση ψηλάφησης του αγγείου για την προσομοίωση καταπληξίας ή ανατομικών παραλλαγών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7286D" w:rsidRPr="004E67E9" w:rsidTr="006E12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86D" w:rsidRPr="0037286D" w:rsidRDefault="0037286D" w:rsidP="003728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Ασκός αίματος, Καθετήρας με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κοννέκτορα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, σύνδεσμο και άγκιστρο για τον ασκό αίματος.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7286D" w:rsidRPr="0037286D" w:rsidTr="006E12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7286D" w:rsidRPr="0037286D" w:rsidRDefault="0037286D" w:rsidP="003728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86D" w:rsidRPr="0037286D" w:rsidRDefault="0037286D" w:rsidP="003728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37286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Η συσκευασία να περιλαμβάνει τουλάχιστον 2 ανταλλακτικά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286D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286D" w:rsidRPr="004E67E9" w:rsidTr="006E12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7286D" w:rsidRPr="0037286D" w:rsidRDefault="0037286D" w:rsidP="003728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86D" w:rsidRPr="0037286D" w:rsidRDefault="0037286D" w:rsidP="003728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αθεσιμότητα α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ντ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αλλακτικών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γι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10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χρόνι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286D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286D" w:rsidRPr="004E67E9" w:rsidTr="006E12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7286D" w:rsidRPr="0037286D" w:rsidRDefault="0037286D" w:rsidP="003728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86D" w:rsidRPr="0037286D" w:rsidRDefault="0037286D" w:rsidP="0037286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Τσάντ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</w:t>
            </w:r>
            <w:proofErr w:type="spellStart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μετ</w:t>
            </w:r>
            <w:proofErr w:type="spellEnd"/>
            <w:r w:rsidRPr="0037286D">
              <w:rPr>
                <w:rFonts w:ascii="Tahoma" w:hAnsi="Tahoma" w:cs="Tahoma"/>
                <w:color w:val="000000"/>
                <w:sz w:val="18"/>
                <w:szCs w:val="18"/>
              </w:rPr>
              <w:t>αφοράς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7286D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7286D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7286D" w:rsidRPr="0037286D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7286D" w:rsidRPr="004E67E9" w:rsidRDefault="0037286D" w:rsidP="0037286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37286D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BF301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F485819D</Template>
  <TotalTime>1</TotalTime>
  <Pages>1</Pages>
  <Words>180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2025-12-16T09:09:00Z</dcterms:created>
  <dcterms:modified xsi:type="dcterms:W3CDTF">2025-12-16T09:09:00Z</dcterms:modified>
</cp:coreProperties>
</file>